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3577B1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577B1" w:rsidRPr="00D34C13" w:rsidRDefault="003577B1" w:rsidP="007E513A">
            <w:pPr>
              <w:ind w:left="4385"/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              ПРИЛОЖЕНИЕ № 14</w:t>
            </w:r>
          </w:p>
        </w:tc>
      </w:tr>
      <w:tr w:rsidR="003577B1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577B1" w:rsidRDefault="003577B1" w:rsidP="007E513A">
            <w:pPr>
              <w:ind w:left="43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066B44">
              <w:rPr>
                <w:szCs w:val="28"/>
              </w:rPr>
              <w:t xml:space="preserve">к </w:t>
            </w:r>
            <w:r>
              <w:rPr>
                <w:szCs w:val="28"/>
              </w:rPr>
              <w:t xml:space="preserve">решению </w:t>
            </w:r>
            <w:r>
              <w:rPr>
                <w:szCs w:val="28"/>
                <w:lang w:val="en-US"/>
              </w:rPr>
              <w:t>XLI</w:t>
            </w:r>
            <w:r>
              <w:rPr>
                <w:szCs w:val="28"/>
              </w:rPr>
              <w:t xml:space="preserve">- ой сессии </w:t>
            </w:r>
          </w:p>
          <w:p w:rsidR="003577B1" w:rsidRPr="00D34C13" w:rsidRDefault="003577B1" w:rsidP="007E513A">
            <w:pPr>
              <w:ind w:left="43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Совета муниципального образования</w:t>
            </w:r>
          </w:p>
        </w:tc>
      </w:tr>
      <w:tr w:rsidR="003577B1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577B1" w:rsidRPr="008516F9" w:rsidRDefault="003577B1" w:rsidP="007E513A">
            <w:pPr>
              <w:ind w:left="43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Выселковский район </w:t>
            </w:r>
            <w:r>
              <w:rPr>
                <w:szCs w:val="28"/>
                <w:lang w:val="en-US"/>
              </w:rPr>
              <w:t>III</w:t>
            </w:r>
            <w:r w:rsidRPr="008516F9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</w:rPr>
              <w:t>озыва</w:t>
            </w:r>
          </w:p>
        </w:tc>
      </w:tr>
      <w:tr w:rsidR="003577B1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577B1" w:rsidRPr="0052716A" w:rsidRDefault="003577B1" w:rsidP="00D34C13">
            <w:pPr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                                                            от 17 декабря 2019 года № </w:t>
            </w:r>
            <w:r>
              <w:rPr>
                <w:szCs w:val="28"/>
                <w:lang w:val="en-US"/>
              </w:rPr>
              <w:t>2-333</w:t>
            </w:r>
          </w:p>
        </w:tc>
      </w:tr>
      <w:tr w:rsidR="003577B1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7B1" w:rsidRDefault="003577B1" w:rsidP="00CC2D3F">
            <w:pPr>
              <w:rPr>
                <w:szCs w:val="28"/>
              </w:rPr>
            </w:pPr>
          </w:p>
          <w:p w:rsidR="003577B1" w:rsidRPr="00066B44" w:rsidRDefault="003577B1" w:rsidP="00CC2D3F">
            <w:pPr>
              <w:rPr>
                <w:szCs w:val="28"/>
              </w:rPr>
            </w:pPr>
          </w:p>
        </w:tc>
      </w:tr>
      <w:tr w:rsidR="003577B1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7B1" w:rsidRPr="00066B44" w:rsidRDefault="003577B1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Объем бюджетных ассигнований, направляемых на социальную по</w:t>
            </w:r>
            <w:r w:rsidRPr="00066B44">
              <w:rPr>
                <w:b/>
                <w:bCs/>
                <w:szCs w:val="28"/>
              </w:rPr>
              <w:t>д</w:t>
            </w:r>
            <w:r w:rsidRPr="00066B44">
              <w:rPr>
                <w:b/>
                <w:bCs/>
                <w:szCs w:val="28"/>
              </w:rPr>
              <w:t>держку детей и семей, имеющих детей,</w:t>
            </w:r>
            <w:bookmarkStart w:id="0" w:name="_GoBack"/>
            <w:bookmarkEnd w:id="0"/>
            <w:r w:rsidRPr="00066B44">
              <w:rPr>
                <w:b/>
                <w:bCs/>
                <w:szCs w:val="28"/>
              </w:rPr>
              <w:t xml:space="preserve"> на 201</w:t>
            </w:r>
            <w:r>
              <w:rPr>
                <w:b/>
                <w:bCs/>
                <w:szCs w:val="28"/>
              </w:rPr>
              <w:t>9</w:t>
            </w:r>
            <w:r w:rsidRPr="00066B44">
              <w:rPr>
                <w:b/>
                <w:bCs/>
                <w:szCs w:val="28"/>
              </w:rPr>
              <w:t xml:space="preserve"> год </w:t>
            </w:r>
          </w:p>
          <w:p w:rsidR="003577B1" w:rsidRDefault="003577B1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  <w:p w:rsidR="003577B1" w:rsidRDefault="003577B1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  <w:p w:rsidR="003577B1" w:rsidRPr="00066B44" w:rsidRDefault="003577B1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3577B1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  <w:r w:rsidRPr="00066B44">
              <w:rPr>
                <w:szCs w:val="28"/>
              </w:rPr>
              <w:t>(тыс. рублей)</w:t>
            </w:r>
          </w:p>
        </w:tc>
      </w:tr>
      <w:tr w:rsidR="003577B1" w:rsidRPr="00066B44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№ п/п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Сумма</w:t>
            </w:r>
          </w:p>
        </w:tc>
      </w:tr>
      <w:tr w:rsidR="003577B1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rPr>
                <w:szCs w:val="28"/>
              </w:rPr>
            </w:pPr>
          </w:p>
        </w:tc>
      </w:tr>
      <w:tr w:rsidR="003577B1" w:rsidRPr="00066B44" w:rsidTr="008516F9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77B1" w:rsidRPr="00066B44" w:rsidRDefault="003577B1" w:rsidP="00CC2D3F">
            <w:pPr>
              <w:rPr>
                <w:szCs w:val="28"/>
              </w:rPr>
            </w:pPr>
          </w:p>
        </w:tc>
      </w:tr>
    </w:tbl>
    <w:p w:rsidR="003577B1" w:rsidRPr="00AA75FA" w:rsidRDefault="003577B1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3577B1" w:rsidRPr="00066B44" w:rsidTr="000B1B6F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3</w:t>
            </w: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8263A4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по обеспечению</w:t>
            </w:r>
            <w:r w:rsidRPr="00066B44">
              <w:rPr>
                <w:szCs w:val="28"/>
              </w:rPr>
              <w:t xml:space="preserve"> жилы</w:t>
            </w:r>
            <w:r>
              <w:rPr>
                <w:szCs w:val="28"/>
              </w:rPr>
              <w:t>ми</w:t>
            </w:r>
            <w:r w:rsidRPr="00066B44">
              <w:rPr>
                <w:szCs w:val="28"/>
              </w:rPr>
              <w:t xml:space="preserve"> помещени</w:t>
            </w:r>
            <w:r>
              <w:rPr>
                <w:szCs w:val="28"/>
              </w:rPr>
              <w:t>ями</w:t>
            </w:r>
            <w:r w:rsidRPr="00066B44">
              <w:rPr>
                <w:szCs w:val="28"/>
              </w:rPr>
              <w:t xml:space="preserve"> дет</w:t>
            </w:r>
            <w:r>
              <w:rPr>
                <w:szCs w:val="28"/>
              </w:rPr>
              <w:t>ей</w:t>
            </w:r>
            <w:r w:rsidRPr="00066B44">
              <w:rPr>
                <w:szCs w:val="28"/>
              </w:rPr>
              <w:t>-сирот и д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тям, оставши</w:t>
            </w:r>
            <w:r>
              <w:rPr>
                <w:szCs w:val="28"/>
              </w:rPr>
              <w:t>х</w:t>
            </w:r>
            <w:r w:rsidRPr="00066B44">
              <w:rPr>
                <w:szCs w:val="28"/>
              </w:rPr>
              <w:t>ся без попечения родителей, лиц</w:t>
            </w:r>
            <w:r>
              <w:rPr>
                <w:szCs w:val="28"/>
              </w:rPr>
              <w:t xml:space="preserve"> их числа детей-сирот и детей, оставшихся без попечения родителей, в соответствии с Законом Краснодарского края «Об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F53A42" w:rsidRDefault="003577B1" w:rsidP="00CC2D3F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287</w:t>
            </w:r>
            <w:r>
              <w:rPr>
                <w:szCs w:val="28"/>
              </w:rPr>
              <w:t>04,8</w:t>
            </w: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ежемесячного вознаграждения, причитающ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гося приемным родителям за оказание услуг по воспит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22812,4</w:t>
            </w: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ежемесячных денежных средств на содерж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ние детей-сирот и детей, оставшихся без попечения род</w:t>
            </w:r>
            <w:r w:rsidRPr="00066B44">
              <w:rPr>
                <w:szCs w:val="28"/>
              </w:rPr>
              <w:t>и</w:t>
            </w:r>
            <w:r w:rsidRPr="00066B44">
              <w:rPr>
                <w:szCs w:val="28"/>
              </w:rPr>
              <w:t>телей, находящихся под опекой (попечительством), вкл</w:t>
            </w:r>
            <w:r w:rsidRPr="00066B44">
              <w:rPr>
                <w:szCs w:val="28"/>
              </w:rPr>
              <w:t>ю</w:t>
            </w:r>
            <w:r w:rsidRPr="00066B44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22575,9</w:t>
            </w: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Default="003577B1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Default="003577B1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Default="003577B1" w:rsidP="00CC2D3F">
            <w:pPr>
              <w:jc w:val="right"/>
              <w:rPr>
                <w:szCs w:val="28"/>
              </w:rPr>
            </w:pP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обеспечению выплаты комп</w:t>
            </w:r>
            <w:r w:rsidRPr="00066B44">
              <w:rPr>
                <w:szCs w:val="28"/>
              </w:rPr>
              <w:t>енсации части родител</w:t>
            </w:r>
            <w:r w:rsidRPr="00066B44">
              <w:rPr>
                <w:szCs w:val="28"/>
              </w:rPr>
              <w:t>ь</w:t>
            </w:r>
            <w:r w:rsidRPr="00066B44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6817,2</w:t>
            </w: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3577B1" w:rsidRPr="00066B44" w:rsidRDefault="003577B1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</w:t>
            </w:r>
            <w:r w:rsidRPr="00066B44">
              <w:rPr>
                <w:szCs w:val="28"/>
              </w:rPr>
              <w:t>беспечени</w:t>
            </w:r>
            <w:r>
              <w:rPr>
                <w:szCs w:val="28"/>
              </w:rPr>
              <w:t>ю</w:t>
            </w:r>
            <w:r w:rsidRPr="00066B44">
              <w:rPr>
                <w:szCs w:val="28"/>
              </w:rPr>
              <w:t xml:space="preserve"> льготным питанием учащихся из мног</w:t>
            </w:r>
            <w:r w:rsidRPr="00066B44">
              <w:rPr>
                <w:szCs w:val="28"/>
              </w:rPr>
              <w:t>о</w:t>
            </w:r>
            <w:r w:rsidRPr="00066B44">
              <w:rPr>
                <w:szCs w:val="28"/>
              </w:rPr>
              <w:t>детных семей в муниципальных общеобразовательных о</w:t>
            </w:r>
            <w:r w:rsidRPr="00066B44">
              <w:rPr>
                <w:szCs w:val="28"/>
              </w:rPr>
              <w:t>р</w:t>
            </w:r>
            <w:r w:rsidRPr="00066B44">
              <w:rPr>
                <w:szCs w:val="28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1191,8</w:t>
            </w: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3577B1" w:rsidRPr="00066B44" w:rsidRDefault="003577B1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3577B1" w:rsidRPr="00066B44" w:rsidRDefault="003577B1" w:rsidP="00CC2D3F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3577B1" w:rsidRPr="00066B44" w:rsidRDefault="003577B1" w:rsidP="00CC2D3F">
            <w:pPr>
              <w:jc w:val="right"/>
              <w:rPr>
                <w:szCs w:val="28"/>
              </w:rPr>
            </w:pPr>
          </w:p>
        </w:tc>
      </w:tr>
      <w:tr w:rsidR="003577B1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7B1" w:rsidRPr="00066B44" w:rsidRDefault="003577B1" w:rsidP="00CC2D3F">
            <w:pPr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7B1" w:rsidRPr="00066B44" w:rsidRDefault="003577B1" w:rsidP="00CC2D3F">
            <w:pPr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77B1" w:rsidRPr="00066B44" w:rsidRDefault="003577B1" w:rsidP="00CC2D3F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82102,1</w:t>
            </w:r>
          </w:p>
        </w:tc>
      </w:tr>
    </w:tbl>
    <w:p w:rsidR="003577B1" w:rsidRDefault="003577B1" w:rsidP="00AA75FA"/>
    <w:p w:rsidR="003577B1" w:rsidRDefault="003577B1" w:rsidP="00AA75FA">
      <w:r>
        <w:t>Заместитель главы муниципального образования</w:t>
      </w:r>
    </w:p>
    <w:p w:rsidR="003577B1" w:rsidRDefault="003577B1" w:rsidP="00AA75FA">
      <w:r>
        <w:t>Выселковский район, начальник финансового</w:t>
      </w:r>
    </w:p>
    <w:p w:rsidR="003577B1" w:rsidRDefault="003577B1" w:rsidP="00AA75FA">
      <w:r>
        <w:t>управления администрации муниципального</w:t>
      </w:r>
    </w:p>
    <w:p w:rsidR="003577B1" w:rsidRPr="00F56D05" w:rsidRDefault="003577B1" w:rsidP="00AA75FA">
      <w:r>
        <w:t>образования Выселковский район                                              И.А.Колесникова</w:t>
      </w:r>
    </w:p>
    <w:sectPr w:rsidR="003577B1" w:rsidRPr="00F56D05" w:rsidSect="00CC2D3F">
      <w:headerReference w:type="default" r:id="rId6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7B1" w:rsidRDefault="003577B1" w:rsidP="00E12559">
      <w:r>
        <w:separator/>
      </w:r>
    </w:p>
  </w:endnote>
  <w:endnote w:type="continuationSeparator" w:id="1">
    <w:p w:rsidR="003577B1" w:rsidRDefault="003577B1" w:rsidP="00E1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7B1" w:rsidRDefault="003577B1" w:rsidP="00E12559">
      <w:r>
        <w:separator/>
      </w:r>
    </w:p>
  </w:footnote>
  <w:footnote w:type="continuationSeparator" w:id="1">
    <w:p w:rsidR="003577B1" w:rsidRDefault="003577B1" w:rsidP="00E1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7B1" w:rsidRDefault="003577B1" w:rsidP="003D4A14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2D7"/>
    <w:rsid w:val="001F1852"/>
    <w:rsid w:val="001F4A3E"/>
    <w:rsid w:val="001F4E31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6FD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6067"/>
    <w:rsid w:val="0035656D"/>
    <w:rsid w:val="003577B1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6B9"/>
    <w:rsid w:val="003E5BEF"/>
    <w:rsid w:val="003E6432"/>
    <w:rsid w:val="003E7B63"/>
    <w:rsid w:val="003F47E7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6FC5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2716A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6853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2058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69A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377A"/>
    <w:rsid w:val="00845107"/>
    <w:rsid w:val="00846208"/>
    <w:rsid w:val="00846258"/>
    <w:rsid w:val="008508C2"/>
    <w:rsid w:val="008516F9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3E9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273D2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77778"/>
    <w:rsid w:val="00A80A79"/>
    <w:rsid w:val="00A83B4D"/>
    <w:rsid w:val="00A910B6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45B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411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3CB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1C48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3BB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2FFF"/>
    <w:rsid w:val="00D63BE5"/>
    <w:rsid w:val="00D64463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A7E34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A27"/>
    <w:rsid w:val="00E72DBC"/>
    <w:rsid w:val="00E815D3"/>
    <w:rsid w:val="00E8295A"/>
    <w:rsid w:val="00E851A0"/>
    <w:rsid w:val="00E8671E"/>
    <w:rsid w:val="00E92C88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59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3E9E"/>
    <w:rsid w:val="00F452A3"/>
    <w:rsid w:val="00F476B0"/>
    <w:rsid w:val="00F512A7"/>
    <w:rsid w:val="00F53A42"/>
    <w:rsid w:val="00F54259"/>
    <w:rsid w:val="00F55F7C"/>
    <w:rsid w:val="00F56D05"/>
    <w:rsid w:val="00F57D26"/>
    <w:rsid w:val="00F60085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2559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188</TotalTime>
  <Pages>2</Pages>
  <Words>302</Words>
  <Characters>1724</Characters>
  <Application>Microsoft Office Outlook</Application>
  <DocSecurity>0</DocSecurity>
  <Lines>0</Lines>
  <Paragraphs>0</Paragraphs>
  <ScaleCrop>false</ScaleCrop>
  <Company>krista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Данилиди</cp:lastModifiedBy>
  <cp:revision>55</cp:revision>
  <cp:lastPrinted>2019-12-13T06:51:00Z</cp:lastPrinted>
  <dcterms:created xsi:type="dcterms:W3CDTF">2017-09-18T13:02:00Z</dcterms:created>
  <dcterms:modified xsi:type="dcterms:W3CDTF">2019-12-18T07:29:00Z</dcterms:modified>
</cp:coreProperties>
</file>